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67" w:rsidRDefault="00A55867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bookmarkStart w:id="0" w:name="_GoBack"/>
      <w:bookmarkEnd w:id="0"/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A55867" w:rsidRDefault="00A55867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ayout w:type="fixed"/>
        <w:tblLook w:val="00A0"/>
      </w:tblPr>
      <w:tblGrid>
        <w:gridCol w:w="1700"/>
        <w:gridCol w:w="7"/>
        <w:gridCol w:w="1373"/>
        <w:gridCol w:w="940"/>
        <w:gridCol w:w="1840"/>
        <w:gridCol w:w="500"/>
        <w:gridCol w:w="760"/>
        <w:gridCol w:w="2440"/>
      </w:tblGrid>
      <w:tr w:rsidR="00A55867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浙江森旺金属制品有限公司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冶金</w:t>
            </w:r>
          </w:p>
        </w:tc>
      </w:tr>
      <w:tr w:rsidR="00A55867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湖州市吴兴区东林镇工业功能区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313021</w:t>
            </w:r>
          </w:p>
        </w:tc>
      </w:tr>
      <w:tr w:rsidR="00A55867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www.zjswcorp.com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xwb@hzxw.com</w:t>
            </w:r>
          </w:p>
        </w:tc>
      </w:tr>
      <w:tr w:rsidR="00A55867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洪树华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0572-3333659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13868055906</w:t>
            </w:r>
          </w:p>
        </w:tc>
      </w:tr>
      <w:tr w:rsidR="00A55867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55867" w:rsidRDefault="00A55867" w:rsidP="001023D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5A3EB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A55867" w:rsidRDefault="00A55867" w:rsidP="001023D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浙江森旺金属制品有限公司，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企业注册资金为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1080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万元，占地面积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余亩，现有职工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余人。是一家专业从事锌及锌铝合金镀层钢丝，钢绞线生产的企业。</w:t>
            </w:r>
          </w:p>
        </w:tc>
      </w:tr>
      <w:tr w:rsidR="00A55867" w:rsidTr="005A3EBB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Pr="005A3EBB" w:rsidRDefault="00A55867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5A3EB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5A3EBB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5A3EB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5A3EBB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5A3EB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867" w:rsidRDefault="00A55867" w:rsidP="001023D3"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沉没辊系统（热镀锌用）</w:t>
            </w:r>
          </w:p>
        </w:tc>
      </w:tr>
      <w:tr w:rsidR="00A55867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55867" w:rsidRDefault="00A55867" w:rsidP="001023D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5A3EBB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A55867" w:rsidRDefault="00A55867" w:rsidP="001023D3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450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℃锌液内沉没辊作为钢丝过线和转向关键机构，需要具备以下条件：</w:t>
            </w:r>
          </w:p>
          <w:p w:rsidR="00A55867" w:rsidRDefault="00A55867" w:rsidP="001023D3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 1.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转动灵活无卡阻，无跳动，线速度±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70m/min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A55867" w:rsidRDefault="00A55867" w:rsidP="001023D3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 2.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耐腐，耐高温，耐磨损寿命长，≮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个月。</w:t>
            </w:r>
          </w:p>
          <w:p w:rsidR="00A55867" w:rsidRDefault="00A55867" w:rsidP="001023D3">
            <w:pPr>
              <w:spacing w:line="360" w:lineRule="auto"/>
              <w:ind w:firstLine="480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  3.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承受一定的转向力，≮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36t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A55867" w:rsidRDefault="00A55867">
      <w:pPr>
        <w:rPr>
          <w:rFonts w:ascii="仿宋_GB2312" w:eastAsia="仿宋_GB2312" w:hAnsi="宋体"/>
          <w:sz w:val="32"/>
        </w:rPr>
        <w:sectPr w:rsidR="00A5586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5867" w:rsidRDefault="00A55867"/>
    <w:sectPr w:rsidR="00A55867" w:rsidSect="00880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1023D3"/>
    <w:rsid w:val="002748E6"/>
    <w:rsid w:val="002B05CB"/>
    <w:rsid w:val="00332D15"/>
    <w:rsid w:val="00414DE2"/>
    <w:rsid w:val="00432873"/>
    <w:rsid w:val="0057042F"/>
    <w:rsid w:val="005A3EBB"/>
    <w:rsid w:val="0088012B"/>
    <w:rsid w:val="00895005"/>
    <w:rsid w:val="00A55867"/>
    <w:rsid w:val="19EA7907"/>
    <w:rsid w:val="1A8E6AAA"/>
    <w:rsid w:val="41093501"/>
    <w:rsid w:val="55CE6519"/>
    <w:rsid w:val="74E33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12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8012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8012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01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60</Words>
  <Characters>345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2016-05-16T08:02:00Z</dcterms:created>
  <dcterms:modified xsi:type="dcterms:W3CDTF">2016-06-16T04:13:00Z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