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E4" w:rsidRPr="008B387E" w:rsidRDefault="001C1AE4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1C1AE4" w:rsidRPr="008B387E" w:rsidRDefault="001C1AE4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ook w:val="00A0"/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 w:rsidR="001C1AE4" w:rsidRPr="00914B51" w:rsidTr="00F87664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D60BE7" w:rsidRDefault="001C1AE4" w:rsidP="00222982">
            <w:r>
              <w:rPr>
                <w:rFonts w:hint="eastAsia"/>
              </w:rPr>
              <w:t>湖州安达汽车配件有限公司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C638FC" w:rsidRDefault="001C1AE4" w:rsidP="00222982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汽配</w:t>
            </w:r>
          </w:p>
        </w:tc>
      </w:tr>
      <w:tr w:rsidR="001C1AE4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C638FC" w:rsidRDefault="001C1AE4" w:rsidP="00222982">
            <w:pPr>
              <w:rPr>
                <w:rFonts w:ascii="楷体" w:eastAsia="楷体" w:hAnsi="楷体" w:cs="宋体"/>
                <w:kern w:val="0"/>
                <w:sz w:val="24"/>
              </w:rPr>
            </w:pPr>
            <w:r w:rsidRPr="006860B1">
              <w:rPr>
                <w:rFonts w:hint="eastAsia"/>
              </w:rPr>
              <w:t>湖州经济开发区梦溪路</w:t>
            </w:r>
            <w:r w:rsidRPr="006860B1">
              <w:t>558</w:t>
            </w:r>
            <w:r w:rsidRPr="006860B1">
              <w:rPr>
                <w:rFonts w:hint="eastAsia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C638FC" w:rsidRDefault="001C1AE4" w:rsidP="00222982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C638FC">
              <w:rPr>
                <w:rFonts w:ascii="楷体" w:eastAsia="楷体" w:hAnsi="楷体" w:cs="宋体"/>
                <w:kern w:val="0"/>
                <w:sz w:val="24"/>
              </w:rPr>
              <w:t>313000</w:t>
            </w:r>
          </w:p>
        </w:tc>
      </w:tr>
      <w:tr w:rsidR="001C1AE4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C638FC" w:rsidRDefault="001C1AE4" w:rsidP="00222982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/>
                <w:kern w:val="0"/>
                <w:sz w:val="24"/>
              </w:rPr>
              <w:t xml:space="preserve">165011227 </w:t>
            </w:r>
            <w:r w:rsidRPr="00C638FC">
              <w:rPr>
                <w:rFonts w:ascii="楷体" w:eastAsia="楷体" w:hAnsi="楷体" w:cs="宋体"/>
                <w:kern w:val="0"/>
                <w:sz w:val="24"/>
              </w:rPr>
              <w:t>@qq.com</w:t>
            </w:r>
          </w:p>
        </w:tc>
      </w:tr>
      <w:tr w:rsidR="001C1AE4" w:rsidRPr="00914B51" w:rsidTr="00F87664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D60BE7" w:rsidRDefault="001C1AE4" w:rsidP="00222982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 w:hint="eastAsia"/>
                <w:kern w:val="0"/>
                <w:sz w:val="24"/>
              </w:rPr>
              <w:t>张晓群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D60BE7" w:rsidRDefault="001C1AE4" w:rsidP="00222982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/>
                <w:kern w:val="0"/>
                <w:sz w:val="24"/>
              </w:rPr>
              <w:t>2768323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314D0A" w:rsidRDefault="001C1AE4" w:rsidP="0022298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D60BE7" w:rsidRDefault="001C1AE4" w:rsidP="00222982">
            <w:pPr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D60BE7">
              <w:rPr>
                <w:rFonts w:ascii="楷体" w:eastAsia="楷体" w:hAnsi="楷体" w:cs="宋体"/>
                <w:kern w:val="0"/>
                <w:sz w:val="24"/>
              </w:rPr>
              <w:t>15868204108</w:t>
            </w:r>
          </w:p>
        </w:tc>
      </w:tr>
      <w:tr w:rsidR="001C1AE4" w:rsidRPr="00914B51" w:rsidTr="00F8766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1AE4" w:rsidRDefault="001C1AE4" w:rsidP="00222982">
            <w:pPr>
              <w:spacing w:line="360" w:lineRule="auto"/>
            </w:pPr>
            <w:r w:rsidRPr="00185B37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企业简介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  <w:r>
              <w:t xml:space="preserve">  </w:t>
            </w:r>
          </w:p>
          <w:p w:rsidR="001C1AE4" w:rsidRDefault="001C1AE4" w:rsidP="00222982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湖州安达汽车配件</w:t>
            </w:r>
            <w:r>
              <w:t xml:space="preserve"> </w:t>
            </w:r>
            <w:r>
              <w:rPr>
                <w:rFonts w:hint="eastAsia"/>
              </w:rPr>
              <w:t>有限公司是一家生产汽车配件的专业厂，主要生产铝合金压铸件和气门导管。现公司在册职工</w:t>
            </w:r>
            <w:r>
              <w:t>450</w:t>
            </w:r>
            <w:r>
              <w:rPr>
                <w:rFonts w:hint="eastAsia"/>
              </w:rPr>
              <w:t>余人，是与</w:t>
            </w:r>
            <w:bookmarkStart w:id="0" w:name="OLE_LINK3"/>
            <w:bookmarkStart w:id="1" w:name="OLE_LINK4"/>
            <w:r>
              <w:rPr>
                <w:rFonts w:hint="eastAsia"/>
              </w:rPr>
              <w:t>国内外著名汽车整车厂配套的专业供应商</w:t>
            </w:r>
            <w:bookmarkEnd w:id="0"/>
            <w:bookmarkEnd w:id="1"/>
            <w:r>
              <w:rPr>
                <w:rFonts w:hint="eastAsia"/>
              </w:rPr>
              <w:t>，</w:t>
            </w:r>
            <w:bookmarkStart w:id="2" w:name="_Toc89506091"/>
            <w:bookmarkStart w:id="3" w:name="_Toc153260463"/>
            <w:r>
              <w:rPr>
                <w:rFonts w:hint="eastAsia"/>
              </w:rPr>
              <w:t>公司现配套主机厂有上海大众、一汽大众、上海通用、武汉神龙、上汽通用五菱、德国大众和北美通用等知名汽车及发动机生产厂家。产品几乎覆盖大众、通用的所有车型，</w:t>
            </w:r>
            <w:bookmarkStart w:id="4" w:name="OLE_LINK5"/>
            <w:bookmarkStart w:id="5" w:name="OLE_LINK6"/>
            <w:r>
              <w:rPr>
                <w:rFonts w:hint="eastAsia"/>
              </w:rPr>
              <w:t>主要生产与乘用车配套的气缸盖罩总成、油底壳总成、悬挂支架等多种系列零件</w:t>
            </w:r>
            <w:bookmarkEnd w:id="4"/>
            <w:bookmarkEnd w:id="5"/>
            <w:r>
              <w:rPr>
                <w:rFonts w:hint="eastAsia"/>
              </w:rPr>
              <w:t>。</w:t>
            </w:r>
            <w:bookmarkEnd w:id="2"/>
            <w:bookmarkEnd w:id="3"/>
            <w:r>
              <w:rPr>
                <w:rFonts w:hint="eastAsia"/>
              </w:rPr>
              <w:t>企业拥有国内先进的</w:t>
            </w:r>
            <w:r>
              <w:t>CNC</w:t>
            </w:r>
            <w:r>
              <w:rPr>
                <w:rFonts w:hint="eastAsia"/>
              </w:rPr>
              <w:t>数控车床、进口立式及卧式加工中心、无芯磨床和压铸机，还引进了国外先进测试设备，如全自动三座标测量仪、疲劳试验机、直读光谱仪、金相显微测试仪、</w:t>
            </w:r>
            <w:r>
              <w:t>X</w:t>
            </w:r>
            <w:r>
              <w:rPr>
                <w:rFonts w:hint="eastAsia"/>
              </w:rPr>
              <w:t>光探伤仪、泄漏测试仪、</w:t>
            </w:r>
            <w:r>
              <w:t>MTS</w:t>
            </w:r>
            <w:r>
              <w:rPr>
                <w:rFonts w:hint="eastAsia"/>
              </w:rPr>
              <w:t>的疲劳试验机等检测设备。目前公司拥有</w:t>
            </w:r>
            <w:r>
              <w:t>Anycasting</w:t>
            </w:r>
            <w:r>
              <w:rPr>
                <w:rFonts w:hint="eastAsia"/>
              </w:rPr>
              <w:t>（压铸模流分析软件）</w:t>
            </w:r>
            <w:r>
              <w:t>/UG/Proe/CATIA</w:t>
            </w:r>
            <w:r>
              <w:rPr>
                <w:rFonts w:hint="eastAsia"/>
              </w:rPr>
              <w:t>等软件，能为客户提供各种数据分析和设计，技术力量雄厚。</w:t>
            </w:r>
          </w:p>
          <w:p w:rsidR="001C1AE4" w:rsidRPr="00314D0A" w:rsidRDefault="001C1AE4" w:rsidP="0022298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1C1AE4" w:rsidRPr="00914B51" w:rsidTr="00F87664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185B37" w:rsidRDefault="001C1AE4" w:rsidP="00F87664">
            <w:pPr>
              <w:rPr>
                <w:b/>
              </w:rPr>
            </w:pPr>
            <w:r w:rsidRPr="00185B37">
              <w:rPr>
                <w:rFonts w:hint="eastAsia"/>
                <w:b/>
              </w:rPr>
              <w:t>技术难题</w:t>
            </w:r>
            <w:r w:rsidRPr="00185B37">
              <w:rPr>
                <w:b/>
              </w:rPr>
              <w:t>(</w:t>
            </w:r>
            <w:r w:rsidRPr="00185B37">
              <w:rPr>
                <w:rFonts w:hint="eastAsia"/>
                <w:b/>
              </w:rPr>
              <w:t>技术需求</w:t>
            </w:r>
            <w:r w:rsidRPr="00185B37">
              <w:rPr>
                <w:b/>
              </w:rPr>
              <w:t>)</w:t>
            </w:r>
            <w:r w:rsidRPr="00185B37">
              <w:rPr>
                <w:rFonts w:hint="eastAsia"/>
                <w:b/>
              </w:rPr>
              <w:t>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E4" w:rsidRPr="00D60BE7" w:rsidRDefault="001C1AE4" w:rsidP="00222982">
            <w:pPr>
              <w:spacing w:line="360" w:lineRule="auto"/>
            </w:pPr>
            <w:r w:rsidRPr="00D60BE7">
              <w:rPr>
                <w:rFonts w:hint="eastAsia"/>
              </w:rPr>
              <w:t>原材料的熔化、压铸成型的内部气缩孔的解决</w:t>
            </w:r>
          </w:p>
        </w:tc>
      </w:tr>
      <w:tr w:rsidR="001C1AE4" w:rsidRPr="00914B51" w:rsidTr="00F87664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C1AE4" w:rsidRPr="00D60BE7" w:rsidRDefault="001C1AE4" w:rsidP="00222982">
            <w:pPr>
              <w:spacing w:line="360" w:lineRule="auto"/>
            </w:pPr>
            <w:r w:rsidRPr="00185B37">
              <w:rPr>
                <w:rFonts w:hint="eastAsia"/>
                <w:b/>
              </w:rPr>
              <w:t>主要内容</w:t>
            </w:r>
            <w:r w:rsidRPr="00D60BE7">
              <w:rPr>
                <w:rFonts w:hint="eastAsia"/>
              </w:rPr>
              <w:t>（包括技术指标）：</w:t>
            </w:r>
          </w:p>
          <w:p w:rsidR="001C1AE4" w:rsidRPr="00D60BE7" w:rsidRDefault="001C1AE4" w:rsidP="00222982">
            <w:pPr>
              <w:numPr>
                <w:ilvl w:val="0"/>
                <w:numId w:val="1"/>
              </w:numPr>
              <w:spacing w:line="360" w:lineRule="auto"/>
              <w:ind w:leftChars="160" w:left="336"/>
            </w:pPr>
            <w:r w:rsidRPr="00D60BE7">
              <w:rPr>
                <w:rFonts w:hint="eastAsia"/>
              </w:rPr>
              <w:t>原材料的熔化除渣、除气难，需要提高熔炉率，降低熔化成本。</w:t>
            </w:r>
          </w:p>
          <w:p w:rsidR="001C1AE4" w:rsidRPr="00D60BE7" w:rsidRDefault="001C1AE4" w:rsidP="00222982">
            <w:pPr>
              <w:numPr>
                <w:ilvl w:val="0"/>
                <w:numId w:val="1"/>
              </w:numPr>
              <w:spacing w:line="360" w:lineRule="auto"/>
              <w:ind w:leftChars="160" w:left="336"/>
            </w:pPr>
            <w:r w:rsidRPr="00D60BE7">
              <w:rPr>
                <w:rFonts w:hint="eastAsia"/>
              </w:rPr>
              <w:t>压铸成型的内部气缩孔的解决，泄漏是主要技术难点，合格率一直难保证，导致零件批量的报废。</w:t>
            </w:r>
          </w:p>
          <w:p w:rsidR="001C1AE4" w:rsidRPr="00D60BE7" w:rsidRDefault="001C1AE4" w:rsidP="00222982">
            <w:pPr>
              <w:spacing w:line="360" w:lineRule="auto"/>
              <w:ind w:leftChars="160" w:left="336"/>
            </w:pPr>
            <w:r w:rsidRPr="00D60BE7">
              <w:t>3</w:t>
            </w:r>
            <w:r w:rsidRPr="00D60BE7">
              <w:rPr>
                <w:rFonts w:hint="eastAsia"/>
              </w:rPr>
              <w:t>、压铸、清理、机加工的班产能的效率难以提高。导致机台、人工成本加大</w:t>
            </w:r>
          </w:p>
        </w:tc>
      </w:tr>
    </w:tbl>
    <w:p w:rsidR="001C1AE4" w:rsidRDefault="001C1AE4" w:rsidP="0003328B">
      <w:pPr>
        <w:tabs>
          <w:tab w:val="left" w:pos="4830"/>
        </w:tabs>
        <w:spacing w:line="540" w:lineRule="exact"/>
        <w:jc w:val="left"/>
      </w:pPr>
    </w:p>
    <w:sectPr w:rsidR="001C1AE4" w:rsidSect="0003328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AE4" w:rsidRDefault="001C1AE4" w:rsidP="002B05CB">
      <w:r>
        <w:separator/>
      </w:r>
    </w:p>
  </w:endnote>
  <w:endnote w:type="continuationSeparator" w:id="0">
    <w:p w:rsidR="001C1AE4" w:rsidRDefault="001C1AE4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AE4" w:rsidRDefault="001C1AE4" w:rsidP="002B05CB">
      <w:r>
        <w:separator/>
      </w:r>
    </w:p>
  </w:footnote>
  <w:footnote w:type="continuationSeparator" w:id="0">
    <w:p w:rsidR="001C1AE4" w:rsidRDefault="001C1AE4" w:rsidP="002B0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398AA"/>
    <w:multiLevelType w:val="singleLevel"/>
    <w:tmpl w:val="52D398AA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3328B"/>
    <w:rsid w:val="000B552D"/>
    <w:rsid w:val="000E44F8"/>
    <w:rsid w:val="0010442A"/>
    <w:rsid w:val="00120A4D"/>
    <w:rsid w:val="00173529"/>
    <w:rsid w:val="00185B37"/>
    <w:rsid w:val="001925A1"/>
    <w:rsid w:val="001C1AE4"/>
    <w:rsid w:val="001C3859"/>
    <w:rsid w:val="00222982"/>
    <w:rsid w:val="002666EA"/>
    <w:rsid w:val="00271E62"/>
    <w:rsid w:val="002A3520"/>
    <w:rsid w:val="002B05CB"/>
    <w:rsid w:val="00314D0A"/>
    <w:rsid w:val="003277E4"/>
    <w:rsid w:val="00454068"/>
    <w:rsid w:val="0051178F"/>
    <w:rsid w:val="005363D6"/>
    <w:rsid w:val="0057042F"/>
    <w:rsid w:val="005E354D"/>
    <w:rsid w:val="005F06D1"/>
    <w:rsid w:val="005F0A39"/>
    <w:rsid w:val="006229F8"/>
    <w:rsid w:val="00623B7E"/>
    <w:rsid w:val="00664502"/>
    <w:rsid w:val="006860B1"/>
    <w:rsid w:val="006A1A43"/>
    <w:rsid w:val="006D1C88"/>
    <w:rsid w:val="00787C0B"/>
    <w:rsid w:val="007D02BE"/>
    <w:rsid w:val="008426ED"/>
    <w:rsid w:val="00867593"/>
    <w:rsid w:val="008B387E"/>
    <w:rsid w:val="008B5748"/>
    <w:rsid w:val="00914B51"/>
    <w:rsid w:val="00952C26"/>
    <w:rsid w:val="00986002"/>
    <w:rsid w:val="00A351DD"/>
    <w:rsid w:val="00AD73A7"/>
    <w:rsid w:val="00B32CAC"/>
    <w:rsid w:val="00B84D66"/>
    <w:rsid w:val="00BA0A3A"/>
    <w:rsid w:val="00BB6FD6"/>
    <w:rsid w:val="00C638FC"/>
    <w:rsid w:val="00D478D7"/>
    <w:rsid w:val="00D60BE7"/>
    <w:rsid w:val="00D71441"/>
    <w:rsid w:val="00E14CDC"/>
    <w:rsid w:val="00E6798C"/>
    <w:rsid w:val="00E84740"/>
    <w:rsid w:val="00EB5ED1"/>
    <w:rsid w:val="00EB7385"/>
    <w:rsid w:val="00ED49C4"/>
    <w:rsid w:val="00F2390F"/>
    <w:rsid w:val="00F86C7B"/>
    <w:rsid w:val="00F8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5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05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05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101</Words>
  <Characters>581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微软用户</cp:lastModifiedBy>
  <cp:revision>9</cp:revision>
  <cp:lastPrinted>2016-05-17T01:15:00Z</cp:lastPrinted>
  <dcterms:created xsi:type="dcterms:W3CDTF">2016-06-06T02:30:00Z</dcterms:created>
  <dcterms:modified xsi:type="dcterms:W3CDTF">2016-06-16T04:16:00Z</dcterms:modified>
</cp:coreProperties>
</file>