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1628" w:rsidRPr="008B387E" w:rsidRDefault="00741628" w:rsidP="002B05CB">
      <w:pPr>
        <w:tabs>
          <w:tab w:val="left" w:pos="8820"/>
        </w:tabs>
        <w:spacing w:line="540" w:lineRule="exact"/>
        <w:jc w:val="center"/>
        <w:rPr>
          <w:rFonts w:ascii="宋体"/>
          <w:sz w:val="36"/>
        </w:rPr>
      </w:pPr>
      <w:r w:rsidRPr="008B387E">
        <w:rPr>
          <w:rFonts w:ascii="宋体" w:hAnsi="宋体" w:hint="eastAsia"/>
          <w:bCs/>
          <w:sz w:val="36"/>
        </w:rPr>
        <w:t>企业技术难题</w:t>
      </w:r>
      <w:r w:rsidRPr="008B387E">
        <w:rPr>
          <w:rFonts w:ascii="宋体" w:hAnsi="宋体" w:hint="eastAsia"/>
          <w:sz w:val="36"/>
        </w:rPr>
        <w:t>和需求项目表</w:t>
      </w:r>
    </w:p>
    <w:p w:rsidR="00741628" w:rsidRPr="008B387E" w:rsidRDefault="00741628" w:rsidP="002B05CB">
      <w:pPr>
        <w:tabs>
          <w:tab w:val="left" w:pos="8820"/>
        </w:tabs>
        <w:spacing w:line="540" w:lineRule="exact"/>
        <w:jc w:val="center"/>
        <w:rPr>
          <w:rFonts w:ascii="宋体"/>
          <w:sz w:val="36"/>
        </w:rPr>
      </w:pPr>
    </w:p>
    <w:tbl>
      <w:tblPr>
        <w:tblW w:w="9560" w:type="dxa"/>
        <w:jc w:val="center"/>
        <w:tblInd w:w="93" w:type="dxa"/>
        <w:tblLook w:val="00A0"/>
      </w:tblPr>
      <w:tblGrid>
        <w:gridCol w:w="1660"/>
        <w:gridCol w:w="47"/>
        <w:gridCol w:w="1332"/>
        <w:gridCol w:w="1067"/>
        <w:gridCol w:w="1504"/>
        <w:gridCol w:w="791"/>
        <w:gridCol w:w="750"/>
        <w:gridCol w:w="2409"/>
      </w:tblGrid>
      <w:tr w:rsidR="00741628" w:rsidRPr="00914B51" w:rsidTr="00D007B4">
        <w:trPr>
          <w:trHeight w:val="540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628" w:rsidRPr="00314D0A" w:rsidRDefault="00741628" w:rsidP="006B7B6A">
            <w:pPr>
              <w:jc w:val="center"/>
              <w:rPr>
                <w:rFonts w:ascii="宋体" w:cs="宋体"/>
                <w:bCs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企业名称</w:t>
            </w:r>
          </w:p>
        </w:tc>
        <w:tc>
          <w:tcPr>
            <w:tcW w:w="47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628" w:rsidRPr="00314D0A" w:rsidRDefault="00741628" w:rsidP="006B7B6A">
            <w:pPr>
              <w:rPr>
                <w:rFonts w:ascii="宋体" w:cs="宋体"/>
                <w:kern w:val="0"/>
                <w:sz w:val="24"/>
              </w:rPr>
            </w:pPr>
            <w:r w:rsidRPr="002B5DFC">
              <w:rPr>
                <w:rFonts w:ascii="宋体" w:hAnsi="宋体" w:cs="宋体" w:hint="eastAsia"/>
                <w:kern w:val="0"/>
                <w:sz w:val="24"/>
              </w:rPr>
              <w:t>湖州美普兰精密锻造有限责任公司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628" w:rsidRPr="00314D0A" w:rsidRDefault="00741628" w:rsidP="006B7B6A">
            <w:pPr>
              <w:jc w:val="center"/>
              <w:rPr>
                <w:rFonts w:ascii="宋体" w:cs="宋体"/>
                <w:bCs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行业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628" w:rsidRPr="00314D0A" w:rsidRDefault="00741628" w:rsidP="006B7B6A">
            <w:pPr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轴承制造</w:t>
            </w:r>
          </w:p>
        </w:tc>
      </w:tr>
      <w:tr w:rsidR="00741628" w:rsidRPr="00914B51" w:rsidTr="00D007B4">
        <w:trPr>
          <w:trHeight w:val="615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628" w:rsidRPr="00314D0A" w:rsidRDefault="00741628" w:rsidP="006B7B6A">
            <w:pPr>
              <w:jc w:val="center"/>
              <w:rPr>
                <w:rFonts w:ascii="宋体" w:cs="宋体"/>
                <w:bCs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通讯地址</w:t>
            </w:r>
          </w:p>
        </w:tc>
        <w:tc>
          <w:tcPr>
            <w:tcW w:w="47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628" w:rsidRPr="00314D0A" w:rsidRDefault="00741628" w:rsidP="006B7B6A">
            <w:pPr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湖州市方家山路</w:t>
            </w:r>
            <w:r>
              <w:rPr>
                <w:rFonts w:ascii="宋体" w:hAnsi="宋体" w:cs="宋体"/>
                <w:kern w:val="0"/>
                <w:sz w:val="24"/>
              </w:rPr>
              <w:t>599</w:t>
            </w:r>
            <w:r>
              <w:rPr>
                <w:rFonts w:ascii="宋体" w:hAnsi="宋体" w:cs="宋体" w:hint="eastAsia"/>
                <w:kern w:val="0"/>
                <w:sz w:val="24"/>
              </w:rPr>
              <w:t>号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628" w:rsidRPr="00314D0A" w:rsidRDefault="00741628" w:rsidP="006B7B6A">
            <w:pPr>
              <w:jc w:val="center"/>
              <w:rPr>
                <w:rFonts w:ascii="宋体" w:cs="宋体"/>
                <w:bCs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邮编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628" w:rsidRPr="00314D0A" w:rsidRDefault="00741628" w:rsidP="006B7B6A">
            <w:pPr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313000</w:t>
            </w:r>
          </w:p>
        </w:tc>
      </w:tr>
      <w:tr w:rsidR="00741628" w:rsidRPr="00914B51" w:rsidTr="00D007B4">
        <w:trPr>
          <w:trHeight w:val="615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628" w:rsidRPr="00314D0A" w:rsidRDefault="00741628" w:rsidP="006B7B6A">
            <w:pPr>
              <w:jc w:val="center"/>
              <w:rPr>
                <w:rFonts w:ascii="宋体" w:cs="宋体"/>
                <w:bCs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网</w:t>
            </w:r>
            <w:r>
              <w:rPr>
                <w:rFonts w:ascii="宋体" w:hAnsi="宋体" w:cs="宋体"/>
                <w:bCs/>
                <w:kern w:val="0"/>
                <w:sz w:val="24"/>
              </w:rPr>
              <w:t xml:space="preserve">   </w:t>
            </w: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址</w:t>
            </w:r>
          </w:p>
        </w:tc>
        <w:tc>
          <w:tcPr>
            <w:tcW w:w="24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628" w:rsidRPr="00314D0A" w:rsidRDefault="00741628" w:rsidP="006B7B6A">
            <w:pPr>
              <w:jc w:val="center"/>
              <w:rPr>
                <w:rFonts w:ascii="宋体" w:cs="宋体"/>
                <w:kern w:val="0"/>
                <w:sz w:val="24"/>
              </w:rPr>
            </w:pPr>
            <w:r w:rsidRPr="002B5DFC">
              <w:rPr>
                <w:rFonts w:ascii="宋体" w:hAnsi="宋体" w:cs="宋体"/>
                <w:kern w:val="0"/>
              </w:rPr>
              <w:t>http://www.xz-81.com/</w:t>
            </w:r>
          </w:p>
        </w:tc>
        <w:tc>
          <w:tcPr>
            <w:tcW w:w="22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41628" w:rsidRPr="00314D0A" w:rsidRDefault="00741628" w:rsidP="006B7B6A">
            <w:pPr>
              <w:jc w:val="center"/>
              <w:rPr>
                <w:rFonts w:ascii="宋体" w:cs="宋体"/>
                <w:bCs/>
                <w:kern w:val="0"/>
                <w:sz w:val="24"/>
              </w:rPr>
            </w:pPr>
            <w:r w:rsidRPr="00314D0A">
              <w:rPr>
                <w:rFonts w:ascii="宋体" w:hAnsi="宋体" w:cs="宋体"/>
                <w:bCs/>
                <w:kern w:val="0"/>
                <w:sz w:val="24"/>
              </w:rPr>
              <w:t>E-mail</w:t>
            </w:r>
          </w:p>
        </w:tc>
        <w:tc>
          <w:tcPr>
            <w:tcW w:w="3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628" w:rsidRPr="00314D0A" w:rsidRDefault="00741628" w:rsidP="006B7B6A">
            <w:pPr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xwdity1@126.com</w:t>
            </w:r>
          </w:p>
        </w:tc>
      </w:tr>
      <w:tr w:rsidR="00741628" w:rsidRPr="00914B51" w:rsidTr="00D007B4">
        <w:trPr>
          <w:trHeight w:val="600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628" w:rsidRPr="00314D0A" w:rsidRDefault="00741628" w:rsidP="006B7B6A">
            <w:pPr>
              <w:jc w:val="center"/>
              <w:rPr>
                <w:rFonts w:ascii="宋体" w:cs="宋体"/>
                <w:bCs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联系人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628" w:rsidRPr="00314D0A" w:rsidRDefault="00741628" w:rsidP="006B7B6A">
            <w:pPr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李远江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628" w:rsidRPr="00314D0A" w:rsidRDefault="00741628" w:rsidP="006B7B6A">
            <w:pPr>
              <w:jc w:val="center"/>
              <w:rPr>
                <w:rFonts w:ascii="宋体" w:cs="宋体"/>
                <w:bCs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电话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628" w:rsidRPr="00314D0A" w:rsidRDefault="00741628" w:rsidP="006B7B6A">
            <w:pPr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2359999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628" w:rsidRPr="00314D0A" w:rsidRDefault="00741628" w:rsidP="006B7B6A">
            <w:pPr>
              <w:jc w:val="center"/>
              <w:rPr>
                <w:rFonts w:ascii="宋体" w:cs="宋体"/>
                <w:bCs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手机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628" w:rsidRPr="00314D0A" w:rsidRDefault="00741628" w:rsidP="006B7B6A">
            <w:pPr>
              <w:jc w:val="center"/>
              <w:rPr>
                <w:rFonts w:ascii="宋体" w:cs="宋体"/>
                <w:kern w:val="0"/>
                <w:sz w:val="24"/>
              </w:rPr>
            </w:pPr>
            <w:r w:rsidRPr="002B5DFC">
              <w:rPr>
                <w:rFonts w:ascii="宋体" w:hAnsi="宋体" w:cs="宋体"/>
                <w:kern w:val="0"/>
                <w:sz w:val="24"/>
              </w:rPr>
              <w:t>15868237167</w:t>
            </w:r>
          </w:p>
        </w:tc>
      </w:tr>
      <w:tr w:rsidR="00741628" w:rsidRPr="00914B51" w:rsidTr="00F87664">
        <w:trPr>
          <w:trHeight w:val="2865"/>
          <w:jc w:val="center"/>
        </w:trPr>
        <w:tc>
          <w:tcPr>
            <w:tcW w:w="95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41628" w:rsidRDefault="00741628" w:rsidP="006B7B6A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  <w:r w:rsidRPr="00D007B4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企业简介</w:t>
            </w: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（</w:t>
            </w:r>
            <w:r w:rsidRPr="00314D0A">
              <w:rPr>
                <w:rFonts w:ascii="宋体" w:hAnsi="宋体" w:cs="宋体"/>
                <w:bCs/>
                <w:kern w:val="0"/>
                <w:sz w:val="24"/>
              </w:rPr>
              <w:t>500</w:t>
            </w: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字以内）：</w:t>
            </w:r>
          </w:p>
          <w:p w:rsidR="00741628" w:rsidRPr="00314D0A" w:rsidRDefault="00741628" w:rsidP="006B7B6A">
            <w:pPr>
              <w:spacing w:line="360" w:lineRule="auto"/>
              <w:ind w:firstLineChars="200" w:firstLine="480"/>
              <w:rPr>
                <w:rFonts w:ascii="宋体" w:cs="宋体"/>
                <w:bCs/>
                <w:kern w:val="0"/>
                <w:sz w:val="24"/>
              </w:rPr>
            </w:pPr>
            <w:r w:rsidRPr="00EF3F27">
              <w:rPr>
                <w:rFonts w:ascii="宋体" w:hAnsi="宋体" w:cs="宋体" w:hint="eastAsia"/>
                <w:bCs/>
                <w:kern w:val="0"/>
                <w:sz w:val="24"/>
              </w:rPr>
              <w:t>湖州美普兰精密锻造有限责任公司成立于</w:t>
            </w:r>
            <w:r w:rsidRPr="00EF3F27">
              <w:rPr>
                <w:rFonts w:ascii="宋体" w:hAnsi="宋体" w:cs="宋体"/>
                <w:bCs/>
                <w:kern w:val="0"/>
                <w:sz w:val="24"/>
              </w:rPr>
              <w:t>20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11</w:t>
            </w:r>
            <w:r w:rsidRPr="00EF3F27">
              <w:rPr>
                <w:rFonts w:ascii="宋体" w:hAnsi="宋体" w:cs="宋体" w:hint="eastAsia"/>
                <w:bCs/>
                <w:kern w:val="0"/>
                <w:sz w:val="24"/>
              </w:rPr>
              <w:t>年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9</w:t>
            </w:r>
            <w:r w:rsidRPr="00EF3F27">
              <w:rPr>
                <w:rFonts w:ascii="宋体" w:hAnsi="宋体" w:cs="宋体" w:hint="eastAsia"/>
                <w:bCs/>
                <w:kern w:val="0"/>
                <w:sz w:val="24"/>
              </w:rPr>
              <w:t>月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2</w:t>
            </w:r>
            <w:r w:rsidRPr="00EF3F27">
              <w:rPr>
                <w:rFonts w:ascii="宋体" w:hAnsi="宋体" w:cs="宋体" w:hint="eastAsia"/>
                <w:bCs/>
                <w:kern w:val="0"/>
                <w:sz w:val="24"/>
              </w:rPr>
              <w:t>日，注册资金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3700</w:t>
            </w:r>
            <w:r w:rsidRPr="00EF3F27">
              <w:rPr>
                <w:rFonts w:ascii="宋体" w:hAnsi="宋体" w:cs="宋体" w:hint="eastAsia"/>
                <w:bCs/>
                <w:kern w:val="0"/>
                <w:sz w:val="24"/>
              </w:rPr>
              <w:t>万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>美</w:t>
            </w:r>
            <w:r w:rsidRPr="00EF3F27">
              <w:rPr>
                <w:rFonts w:ascii="宋体" w:hAnsi="宋体" w:cs="宋体" w:hint="eastAsia"/>
                <w:bCs/>
                <w:kern w:val="0"/>
                <w:sz w:val="24"/>
              </w:rPr>
              <w:t>元。公司主要的经营范围：汽车第三、四代轿车轮毂轴承内、外圈带法兰盘功能部件的研发、生产和销售。</w:t>
            </w:r>
          </w:p>
        </w:tc>
      </w:tr>
      <w:tr w:rsidR="00741628" w:rsidRPr="00914B51" w:rsidTr="00D007B4">
        <w:trPr>
          <w:trHeight w:val="675"/>
          <w:jc w:val="center"/>
        </w:trPr>
        <w:tc>
          <w:tcPr>
            <w:tcW w:w="17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628" w:rsidRPr="00D007B4" w:rsidRDefault="00741628" w:rsidP="006B7B6A">
            <w:pPr>
              <w:spacing w:line="360" w:lineRule="auto"/>
              <w:rPr>
                <w:rFonts w:ascii="宋体" w:cs="宋体"/>
                <w:b/>
                <w:bCs/>
                <w:kern w:val="0"/>
                <w:sz w:val="24"/>
              </w:rPr>
            </w:pPr>
            <w:r w:rsidRPr="00D007B4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技术难题</w:t>
            </w:r>
            <w:r w:rsidRPr="00D007B4">
              <w:rPr>
                <w:rFonts w:ascii="宋体" w:hAnsi="宋体" w:cs="宋体"/>
                <w:b/>
                <w:bCs/>
                <w:kern w:val="0"/>
                <w:sz w:val="24"/>
              </w:rPr>
              <w:t>(</w:t>
            </w:r>
            <w:r w:rsidRPr="00D007B4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技术需求</w:t>
            </w:r>
            <w:r w:rsidRPr="00D007B4">
              <w:rPr>
                <w:rFonts w:ascii="宋体" w:hAnsi="宋体" w:cs="宋体"/>
                <w:b/>
                <w:bCs/>
                <w:kern w:val="0"/>
                <w:sz w:val="24"/>
              </w:rPr>
              <w:t>)</w:t>
            </w:r>
            <w:r w:rsidRPr="00D007B4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名称</w:t>
            </w:r>
          </w:p>
        </w:tc>
        <w:tc>
          <w:tcPr>
            <w:tcW w:w="785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628" w:rsidRPr="00314D0A" w:rsidRDefault="00741628" w:rsidP="006B7B6A">
            <w:pPr>
              <w:spacing w:line="360" w:lineRule="auto"/>
              <w:rPr>
                <w:rFonts w:ascii="宋体" w:cs="宋体"/>
                <w:kern w:val="0"/>
                <w:sz w:val="24"/>
              </w:rPr>
            </w:pPr>
            <w:r w:rsidRPr="00446F2B">
              <w:rPr>
                <w:rFonts w:ascii="宋体" w:hAnsi="宋体" w:cs="宋体" w:hint="eastAsia"/>
                <w:kern w:val="0"/>
                <w:sz w:val="24"/>
              </w:rPr>
              <w:t>轮毂产品的模具变形与烧熔</w:t>
            </w:r>
          </w:p>
        </w:tc>
      </w:tr>
      <w:tr w:rsidR="00741628" w:rsidRPr="00914B51" w:rsidTr="00F87664">
        <w:trPr>
          <w:trHeight w:val="4050"/>
          <w:jc w:val="center"/>
        </w:trPr>
        <w:tc>
          <w:tcPr>
            <w:tcW w:w="95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41628" w:rsidRDefault="00741628" w:rsidP="006B7B6A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  <w:r w:rsidRPr="006B7B6A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主要内容</w:t>
            </w: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（包括技术指标）：</w:t>
            </w:r>
          </w:p>
          <w:p w:rsidR="00741628" w:rsidRDefault="00741628" w:rsidP="006B7B6A">
            <w:pPr>
              <w:spacing w:line="360" w:lineRule="auto"/>
              <w:ind w:firstLineChars="200" w:firstLine="480"/>
              <w:rPr>
                <w:rFonts w:ascii="宋体" w:cs="宋体"/>
                <w:bCs/>
                <w:kern w:val="0"/>
                <w:sz w:val="24"/>
              </w:rPr>
            </w:pPr>
            <w:r w:rsidRPr="00446F2B">
              <w:rPr>
                <w:rFonts w:ascii="宋体" w:hAnsi="宋体" w:cs="宋体" w:hint="eastAsia"/>
                <w:bCs/>
                <w:kern w:val="0"/>
                <w:sz w:val="24"/>
              </w:rPr>
              <w:t>目前主要体现在需要穿孔的</w:t>
            </w:r>
            <w:r w:rsidRPr="00446F2B">
              <w:rPr>
                <w:rFonts w:ascii="宋体" w:hAnsi="宋体" w:cs="宋体"/>
                <w:bCs/>
                <w:kern w:val="0"/>
                <w:sz w:val="24"/>
              </w:rPr>
              <w:t>3#</w:t>
            </w:r>
            <w:r w:rsidRPr="00446F2B">
              <w:rPr>
                <w:rFonts w:ascii="宋体" w:hAnsi="宋体" w:cs="宋体" w:hint="eastAsia"/>
                <w:bCs/>
                <w:kern w:val="0"/>
                <w:sz w:val="24"/>
              </w:rPr>
              <w:t>内冲头易镦粗变形，寿命低目前只有</w:t>
            </w:r>
            <w:r w:rsidRPr="00446F2B">
              <w:rPr>
                <w:rFonts w:ascii="宋体" w:hAnsi="宋体" w:cs="宋体"/>
                <w:bCs/>
                <w:kern w:val="0"/>
                <w:sz w:val="24"/>
              </w:rPr>
              <w:t>2000-3000</w:t>
            </w:r>
            <w:r w:rsidRPr="00446F2B">
              <w:rPr>
                <w:rFonts w:ascii="宋体" w:hAnsi="宋体" w:cs="宋体" w:hint="eastAsia"/>
                <w:bCs/>
                <w:kern w:val="0"/>
                <w:sz w:val="24"/>
              </w:rPr>
              <w:t>件，有时不得不采取外协钻孔（如目前</w:t>
            </w:r>
            <w:r w:rsidRPr="00446F2B">
              <w:rPr>
                <w:rFonts w:ascii="宋体" w:hAnsi="宋体" w:cs="宋体"/>
                <w:bCs/>
                <w:kern w:val="0"/>
                <w:sz w:val="24"/>
              </w:rPr>
              <w:t>LX4513484.12/4573A.12D</w:t>
            </w:r>
            <w:r w:rsidRPr="00446F2B">
              <w:rPr>
                <w:rFonts w:ascii="宋体" w:hAnsi="宋体" w:cs="宋体" w:hint="eastAsia"/>
                <w:bCs/>
                <w:kern w:val="0"/>
                <w:sz w:val="24"/>
              </w:rPr>
              <w:t>）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>。</w:t>
            </w:r>
          </w:p>
          <w:p w:rsidR="00741628" w:rsidRPr="00446F2B" w:rsidRDefault="00741628" w:rsidP="006B7B6A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目标：</w:t>
            </w:r>
            <w:r w:rsidRPr="00446F2B">
              <w:rPr>
                <w:rFonts w:ascii="宋体" w:hAnsi="宋体" w:cs="宋体" w:hint="eastAsia"/>
                <w:bCs/>
                <w:kern w:val="0"/>
                <w:sz w:val="24"/>
              </w:rPr>
              <w:t>通过新材料新工艺实现该穿孔类型的</w:t>
            </w:r>
            <w:r w:rsidRPr="00446F2B">
              <w:rPr>
                <w:rFonts w:ascii="宋体" w:hAnsi="宋体" w:cs="宋体"/>
                <w:bCs/>
                <w:kern w:val="0"/>
                <w:sz w:val="24"/>
              </w:rPr>
              <w:t>3#</w:t>
            </w:r>
            <w:r w:rsidRPr="00446F2B">
              <w:rPr>
                <w:rFonts w:ascii="宋体" w:hAnsi="宋体" w:cs="宋体" w:hint="eastAsia"/>
                <w:bCs/>
                <w:kern w:val="0"/>
                <w:sz w:val="24"/>
              </w:rPr>
              <w:t>内冲头寿命到</w:t>
            </w:r>
            <w:r w:rsidRPr="00446F2B">
              <w:rPr>
                <w:rFonts w:ascii="宋体" w:hAnsi="宋体" w:cs="宋体"/>
                <w:bCs/>
                <w:kern w:val="0"/>
                <w:sz w:val="24"/>
              </w:rPr>
              <w:t>5000</w:t>
            </w:r>
            <w:r w:rsidRPr="00446F2B">
              <w:rPr>
                <w:rFonts w:ascii="宋体" w:hAnsi="宋体" w:cs="宋体" w:hint="eastAsia"/>
                <w:bCs/>
                <w:kern w:val="0"/>
                <w:sz w:val="24"/>
              </w:rPr>
              <w:t>件左右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>。</w:t>
            </w:r>
          </w:p>
        </w:tc>
      </w:tr>
    </w:tbl>
    <w:p w:rsidR="00741628" w:rsidRDefault="00741628" w:rsidP="009F46D4"/>
    <w:p w:rsidR="00741628" w:rsidRPr="00F86C7B" w:rsidRDefault="00741628" w:rsidP="00040FF4">
      <w:pPr>
        <w:tabs>
          <w:tab w:val="left" w:pos="8820"/>
        </w:tabs>
        <w:spacing w:line="540" w:lineRule="exact"/>
        <w:rPr>
          <w:rFonts w:ascii="仿宋_GB2312" w:eastAsia="仿宋_GB2312"/>
          <w:bCs/>
          <w:kern w:val="0"/>
          <w:sz w:val="32"/>
          <w:szCs w:val="36"/>
        </w:rPr>
      </w:pPr>
    </w:p>
    <w:sectPr w:rsidR="00741628" w:rsidRPr="00F86C7B" w:rsidSect="009F46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1628" w:rsidRDefault="00741628" w:rsidP="002B05CB">
      <w:r>
        <w:separator/>
      </w:r>
    </w:p>
  </w:endnote>
  <w:endnote w:type="continuationSeparator" w:id="0">
    <w:p w:rsidR="00741628" w:rsidRDefault="00741628" w:rsidP="002B05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1628" w:rsidRDefault="00741628" w:rsidP="002B05CB">
      <w:r>
        <w:separator/>
      </w:r>
    </w:p>
  </w:footnote>
  <w:footnote w:type="continuationSeparator" w:id="0">
    <w:p w:rsidR="00741628" w:rsidRDefault="00741628" w:rsidP="002B05C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B05CB"/>
    <w:rsid w:val="000162E8"/>
    <w:rsid w:val="00040FF4"/>
    <w:rsid w:val="000D0496"/>
    <w:rsid w:val="001715BB"/>
    <w:rsid w:val="0020449D"/>
    <w:rsid w:val="002B05CB"/>
    <w:rsid w:val="002B5DFC"/>
    <w:rsid w:val="00314D0A"/>
    <w:rsid w:val="003356FA"/>
    <w:rsid w:val="003E7E5C"/>
    <w:rsid w:val="00446F2B"/>
    <w:rsid w:val="004A19D8"/>
    <w:rsid w:val="004A2F7F"/>
    <w:rsid w:val="004D4375"/>
    <w:rsid w:val="00564FBD"/>
    <w:rsid w:val="0057042F"/>
    <w:rsid w:val="006453A1"/>
    <w:rsid w:val="006B7B6A"/>
    <w:rsid w:val="006F0939"/>
    <w:rsid w:val="00723667"/>
    <w:rsid w:val="00741628"/>
    <w:rsid w:val="007A5CFE"/>
    <w:rsid w:val="00866290"/>
    <w:rsid w:val="008A56B1"/>
    <w:rsid w:val="008B387E"/>
    <w:rsid w:val="00914B51"/>
    <w:rsid w:val="009F46D4"/>
    <w:rsid w:val="00A65301"/>
    <w:rsid w:val="00BD13B6"/>
    <w:rsid w:val="00C02770"/>
    <w:rsid w:val="00D007B4"/>
    <w:rsid w:val="00DE5C79"/>
    <w:rsid w:val="00E638CE"/>
    <w:rsid w:val="00EF3F27"/>
    <w:rsid w:val="00F86C7B"/>
    <w:rsid w:val="00F876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05CB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B05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2B05CB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2B05CB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B05CB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1022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37</TotalTime>
  <Pages>1</Pages>
  <Words>62</Words>
  <Characters>359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21</cp:revision>
  <dcterms:created xsi:type="dcterms:W3CDTF">2016-05-16T08:02:00Z</dcterms:created>
  <dcterms:modified xsi:type="dcterms:W3CDTF">2016-06-16T04:28:00Z</dcterms:modified>
</cp:coreProperties>
</file>